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3B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河南沣瑞食品有限公司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河南沣瑞食品有限公司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河南沣瑞食品有限公司成立于2014年4月，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公司共占地面积7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0余亩，投建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了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烧烤肉串、牛羊肉板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肉卷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牛排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滑类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水发类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、预制菜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等品类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的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专属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生产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车间，形成了以“涮”、“煎”、“烤”为主的三大产品体系。经历数年不断的突破、创新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和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发展，沣瑞食品已成长为集速冻食品研发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生产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销售为一体的全产业链食品企业。目前，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我公司拥有员工600人，其中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中高管36人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高级工程师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6人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销售团队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120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人，产品销售覆盖国内3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0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个省级行政区（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800家经销商，服务1万余家超市系统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）。公司拥有全自动生产线20条，配置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了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万平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米的速冻、冷冻、冷藏库，年设计生产能力达28000吨。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民营企业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食品加工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刘垚鑫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联系电话：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17719061077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</w:p>
    <w:p w14:paraId="506ECEE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3130656721@qq.com 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岗位条件：</w:t>
      </w:r>
    </w:p>
    <w:p w14:paraId="000174F2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 xml:space="preserve">车间一线员工 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: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女工30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>人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;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>条件：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 xml:space="preserve"> 身体健康，干净整洁；服从管理，吃苦耐劳；年龄55岁以下，计件工资，多劳多得。                                                     </w:t>
      </w:r>
    </w:p>
    <w:p w14:paraId="64149E29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销售管培生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: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40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>人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;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>条件：</w:t>
      </w:r>
      <w:r>
        <w:rPr>
          <w:rFonts w:hint="default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‌‌客户开发与维护‌：通过电话、拜访等方式与客户沟通，发掘客户需求，拓展新客户并维护老客户，为客户提供解决方案。‌市场分析与反馈‌：收集市场信息、竞争对手情况及客户反馈，为公司销售策略提供参考。</w:t>
      </w:r>
    </w:p>
    <w:p w14:paraId="1D2095E2"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3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生产管理培训生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: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5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 xml:space="preserve"> 人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;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>条件：</w:t>
      </w:r>
      <w:r>
        <w:rPr>
          <w:rFonts w:hint="default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生产管理培训生需要与公司的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各</w:t>
      </w:r>
      <w:r>
        <w:rPr>
          <w:rFonts w:hint="default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部门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及</w:t>
      </w:r>
      <w:r>
        <w:rPr>
          <w:rFonts w:hint="default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工人进行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协作沟通</w:t>
      </w:r>
      <w:r>
        <w:rPr>
          <w:rFonts w:hint="default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，以管理生产流程并确保生产的质量和效率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为中心</w:t>
      </w:r>
      <w:r>
        <w:rPr>
          <w:rFonts w:hint="default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。在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学习</w:t>
      </w:r>
      <w:r>
        <w:rPr>
          <w:rFonts w:hint="default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过程中，他们需要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掌握</w:t>
      </w:r>
      <w:r>
        <w:rPr>
          <w:rFonts w:hint="default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各种管理技能和知识，并逐步提升自己的领导能力，最终成为一个成功的生产领导者。</w:t>
      </w:r>
    </w:p>
    <w:p w14:paraId="64618B2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销售业务经理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: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30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 xml:space="preserve"> 人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;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</w:rPr>
        <w:t>条件：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 xml:space="preserve"> 负责公司产品的销售及推广政策；根据市场营销计划，完成部门销售指标；开拓新市场，发展新客户，增加产品销售范围与渠道；负责与卖场采购的沟通                </w:t>
      </w:r>
    </w:p>
    <w:p w14:paraId="2B63406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 xml:space="preserve">谈判，及直采系统的日常维护工作；28-35周岁，5年以上冷冻食品行业经验。                                                           </w:t>
      </w:r>
    </w:p>
    <w:p w14:paraId="254515AB">
      <w:pPr>
        <w:numPr>
          <w:ilvl w:val="0"/>
          <w:numId w:val="2"/>
        </w:numPr>
        <w:ind w:left="1682" w:leftChars="0" w:hanging="1682" w:firstLineChars="0"/>
        <w:jc w:val="both"/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薪资待遇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：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管培生3000元-5000元/月  销售业务经理：5000元-12000元/月</w:t>
      </w:r>
      <w:bookmarkStart w:id="0" w:name="_GoBack"/>
      <w:bookmarkEnd w:id="0"/>
    </w:p>
    <w:p w14:paraId="0BB64BC8">
      <w:pPr>
        <w:numPr>
          <w:ilvl w:val="0"/>
          <w:numId w:val="2"/>
        </w:numPr>
        <w:ind w:left="1682" w:leftChars="0" w:hanging="1682" w:firstLineChars="0"/>
        <w:jc w:val="both"/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免费住宿，定期体检，月度激励，年度激励，扁平化管理，专业培训晋升空间大；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平顶山市鲁山县红卫路中段红卫食品加工园区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abstractNum w:abstractNumId="1">
    <w:nsid w:val="EFD82864"/>
    <w:multiLevelType w:val="singleLevel"/>
    <w:tmpl w:val="EFD82864"/>
    <w:lvl w:ilvl="0" w:tentative="0">
      <w:start w:val="1"/>
      <w:numFmt w:val="decimal"/>
      <w:suff w:val="space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4506958"/>
    <w:rsid w:val="0575419C"/>
    <w:rsid w:val="081C48F0"/>
    <w:rsid w:val="0DED346A"/>
    <w:rsid w:val="112C471B"/>
    <w:rsid w:val="150572EB"/>
    <w:rsid w:val="161C2B3E"/>
    <w:rsid w:val="1959028A"/>
    <w:rsid w:val="19F73A90"/>
    <w:rsid w:val="21681610"/>
    <w:rsid w:val="26E848A3"/>
    <w:rsid w:val="2F996B56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CAD4C8C"/>
    <w:rsid w:val="5E7B6072"/>
    <w:rsid w:val="67137642"/>
    <w:rsid w:val="694C29AA"/>
    <w:rsid w:val="6B685053"/>
    <w:rsid w:val="6D066BB0"/>
    <w:rsid w:val="6D535020"/>
    <w:rsid w:val="6E8D1AC5"/>
    <w:rsid w:val="6EDA0016"/>
    <w:rsid w:val="71466CD7"/>
    <w:rsid w:val="7DBB65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848</Words>
  <Characters>914</Characters>
  <Lines>0</Lines>
  <Paragraphs>0</Paragraphs>
  <TotalTime>8</TotalTime>
  <ScaleCrop>false</ScaleCrop>
  <LinksUpToDate>false</LinksUpToDate>
  <CharactersWithSpaces>1120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2026-01-26T03:43:05Z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